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F0E9EB7"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E06FBD">
        <w:rPr>
          <w:rFonts w:cs="Arial"/>
          <w:b/>
          <w:sz w:val="22"/>
          <w:szCs w:val="22"/>
          <w:lang w:val="en-US" w:eastAsia="en-US"/>
        </w:rPr>
        <w:t>bis-e</w:t>
      </w:r>
      <w:r w:rsidRPr="007E5105">
        <w:rPr>
          <w:rFonts w:cs="Arial"/>
          <w:b/>
          <w:sz w:val="22"/>
          <w:szCs w:val="22"/>
          <w:lang w:val="en-US" w:eastAsia="en-US"/>
        </w:rPr>
        <w:tab/>
      </w:r>
      <w:r w:rsidR="00AE296B" w:rsidRPr="00AE296B">
        <w:rPr>
          <w:rFonts w:cs="Arial"/>
          <w:b/>
          <w:i/>
          <w:iCs/>
          <w:sz w:val="22"/>
          <w:szCs w:val="22"/>
          <w:lang w:val="en-US" w:eastAsia="en-US"/>
        </w:rPr>
        <w:t>R2-2302489</w:t>
      </w:r>
    </w:p>
    <w:p w14:paraId="29628EE3" w14:textId="792C3670" w:rsidR="00B4038A" w:rsidRPr="00FF4E4D" w:rsidRDefault="00E06FBD"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w:t>
      </w:r>
      <w:r w:rsidR="0078643B" w:rsidRPr="00FF4E4D">
        <w:rPr>
          <w:rFonts w:cs="Arial"/>
          <w:b/>
          <w:sz w:val="22"/>
          <w:szCs w:val="22"/>
          <w:lang w:eastAsia="en-US"/>
        </w:rPr>
        <w:t xml:space="preserve"> </w:t>
      </w:r>
      <w:r>
        <w:rPr>
          <w:rFonts w:cs="Arial"/>
          <w:b/>
          <w:sz w:val="22"/>
          <w:szCs w:val="22"/>
          <w:lang w:eastAsia="en-US"/>
        </w:rPr>
        <w:t>1</w:t>
      </w:r>
      <w:r w:rsidR="0078643B" w:rsidRPr="00FF4E4D">
        <w:rPr>
          <w:rFonts w:cs="Arial"/>
          <w:b/>
          <w:sz w:val="22"/>
          <w:szCs w:val="22"/>
          <w:lang w:eastAsia="en-US"/>
        </w:rPr>
        <w:t>7</w:t>
      </w:r>
      <w:r w:rsidR="00E87975" w:rsidRPr="00FF4E4D">
        <w:rPr>
          <w:rFonts w:cs="Arial"/>
          <w:b/>
          <w:sz w:val="22"/>
          <w:szCs w:val="22"/>
          <w:lang w:eastAsia="en-US"/>
        </w:rPr>
        <w:t>-</w:t>
      </w:r>
      <w:r w:rsidR="0078643B" w:rsidRPr="00FF4E4D">
        <w:rPr>
          <w:rFonts w:cs="Arial"/>
          <w:b/>
          <w:sz w:val="22"/>
          <w:szCs w:val="22"/>
          <w:lang w:eastAsia="en-US"/>
        </w:rPr>
        <w:t xml:space="preserve"> </w:t>
      </w:r>
      <w:r>
        <w:rPr>
          <w:rFonts w:cs="Arial"/>
          <w:b/>
          <w:sz w:val="22"/>
          <w:szCs w:val="22"/>
          <w:lang w:eastAsia="en-US"/>
        </w:rPr>
        <w:t>2</w:t>
      </w:r>
      <w:r w:rsidR="004059CD">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7784D7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w:t>
      </w:r>
      <w:r w:rsidR="00B26A47">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CD5D107" w:rsidR="00B4038A" w:rsidRDefault="00B4038A" w:rsidP="00B4038A">
      <w:pPr>
        <w:pStyle w:val="3GPPHeader"/>
        <w:rPr>
          <w:sz w:val="22"/>
          <w:szCs w:val="22"/>
        </w:rPr>
      </w:pPr>
      <w:r>
        <w:rPr>
          <w:sz w:val="22"/>
          <w:szCs w:val="22"/>
        </w:rPr>
        <w:t>Title:</w:t>
      </w:r>
      <w:r>
        <w:rPr>
          <w:sz w:val="22"/>
          <w:szCs w:val="22"/>
        </w:rPr>
        <w:tab/>
      </w:r>
      <w:r w:rsidR="00B26A47" w:rsidRPr="00B26A47">
        <w:t>AIML Data Collection</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30E9681"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44115D">
        <w:rPr>
          <w:lang w:eastAsia="ko-KR"/>
        </w:rPr>
        <w:t xml:space="preserve">identified a number of </w:t>
      </w:r>
      <w:r w:rsidR="004A5DE8">
        <w:rPr>
          <w:lang w:eastAsia="ko-KR"/>
        </w:rPr>
        <w:t xml:space="preserve">data collection methods for AIML </w:t>
      </w:r>
      <w:r w:rsidR="0044115D">
        <w:rPr>
          <w:lang w:eastAsia="ko-KR"/>
        </w:rPr>
        <w:t xml:space="preserve">as listed below for further study. </w:t>
      </w:r>
      <w:r>
        <w:rPr>
          <w:rFonts w:eastAsia="Malgun Gothic"/>
          <w:lang w:eastAsia="ko-KR"/>
        </w:rPr>
        <w:t xml:space="preserve">  </w:t>
      </w:r>
      <w:r w:rsidR="002E2F09">
        <w:rPr>
          <w:rFonts w:eastAsia="Malgun Gothic"/>
          <w:lang w:eastAsia="ko-KR"/>
        </w:rPr>
        <w:t xml:space="preserve"> </w:t>
      </w:r>
    </w:p>
    <w:p w14:paraId="6D8D1670" w14:textId="77777777" w:rsidR="004A5DE8" w:rsidRDefault="004A5DE8" w:rsidP="004A5DE8">
      <w:pPr>
        <w:pStyle w:val="BodyText"/>
        <w:numPr>
          <w:ilvl w:val="0"/>
          <w:numId w:val="29"/>
        </w:numPr>
        <w:rPr>
          <w:rStyle w:val="Emphasis"/>
          <w:i w:val="0"/>
          <w:iCs w:val="0"/>
        </w:rPr>
      </w:pPr>
      <w:r>
        <w:rPr>
          <w:rStyle w:val="Emphasis"/>
        </w:rPr>
        <w:t>MDT,</w:t>
      </w:r>
    </w:p>
    <w:p w14:paraId="58A2AF5C" w14:textId="77777777" w:rsidR="004A5DE8" w:rsidRDefault="004A5DE8" w:rsidP="004A5DE8">
      <w:pPr>
        <w:pStyle w:val="BodyText"/>
        <w:numPr>
          <w:ilvl w:val="0"/>
          <w:numId w:val="29"/>
        </w:numPr>
        <w:rPr>
          <w:rStyle w:val="Emphasis"/>
          <w:i w:val="0"/>
          <w:iCs w:val="0"/>
        </w:rPr>
      </w:pPr>
      <w:r>
        <w:rPr>
          <w:rStyle w:val="Emphasis"/>
        </w:rPr>
        <w:t>UE assistance information (defined in RRC-spec.),</w:t>
      </w:r>
    </w:p>
    <w:p w14:paraId="742E532E" w14:textId="77777777" w:rsidR="004A5DE8" w:rsidRDefault="004A5DE8" w:rsidP="004A5DE8">
      <w:pPr>
        <w:pStyle w:val="BodyText"/>
        <w:numPr>
          <w:ilvl w:val="0"/>
          <w:numId w:val="29"/>
        </w:numPr>
        <w:rPr>
          <w:rStyle w:val="Emphasis"/>
          <w:i w:val="0"/>
          <w:iCs w:val="0"/>
        </w:rPr>
      </w:pPr>
      <w:r>
        <w:rPr>
          <w:rStyle w:val="Emphasis"/>
        </w:rPr>
        <w:t>early idle/inactive measurements,</w:t>
      </w:r>
    </w:p>
    <w:p w14:paraId="303A0818" w14:textId="77777777" w:rsidR="004A5DE8" w:rsidRDefault="004A5DE8" w:rsidP="004A5DE8">
      <w:pPr>
        <w:pStyle w:val="BodyText"/>
        <w:numPr>
          <w:ilvl w:val="0"/>
          <w:numId w:val="29"/>
        </w:numPr>
        <w:rPr>
          <w:rStyle w:val="Emphasis"/>
          <w:i w:val="0"/>
          <w:iCs w:val="0"/>
        </w:rPr>
      </w:pPr>
      <w:r>
        <w:rPr>
          <w:rStyle w:val="Emphasis"/>
        </w:rPr>
        <w:t>RRC measurement reports,</w:t>
      </w:r>
    </w:p>
    <w:p w14:paraId="3D554847" w14:textId="77777777" w:rsidR="004A5DE8" w:rsidRDefault="004A5DE8" w:rsidP="004A5DE8">
      <w:pPr>
        <w:pStyle w:val="BodyText"/>
        <w:numPr>
          <w:ilvl w:val="0"/>
          <w:numId w:val="29"/>
        </w:numPr>
        <w:rPr>
          <w:rStyle w:val="Emphasis"/>
          <w:i w:val="0"/>
          <w:iCs w:val="0"/>
        </w:rPr>
      </w:pPr>
      <w:r>
        <w:rPr>
          <w:rStyle w:val="Emphasis"/>
        </w:rPr>
        <w:t>CSI reporting framework.</w:t>
      </w:r>
    </w:p>
    <w:p w14:paraId="0BC2912E" w14:textId="77777777" w:rsidR="004A5DE8" w:rsidRDefault="004A5DE8" w:rsidP="004A5DE8">
      <w:pPr>
        <w:pStyle w:val="BodyText"/>
        <w:numPr>
          <w:ilvl w:val="0"/>
          <w:numId w:val="29"/>
        </w:numPr>
        <w:rPr>
          <w:rStyle w:val="Emphasis"/>
          <w:i w:val="0"/>
          <w:iCs w:val="0"/>
        </w:rPr>
      </w:pPr>
      <w:r>
        <w:rPr>
          <w:rStyle w:val="Emphasis"/>
        </w:rPr>
        <w:t>LPP Provide location information</w:t>
      </w:r>
    </w:p>
    <w:p w14:paraId="4D68D0F2" w14:textId="38AB62F8" w:rsidR="00905499" w:rsidRDefault="00A149F0" w:rsidP="00690B2A">
      <w:pPr>
        <w:pStyle w:val="BodyText"/>
        <w:spacing w:before="120"/>
        <w:rPr>
          <w:lang w:eastAsia="ko-KR"/>
        </w:rPr>
      </w:pPr>
      <w:r>
        <w:rPr>
          <w:rFonts w:eastAsia="Yu Mincho"/>
          <w:lang w:eastAsia="ja-JP"/>
        </w:rPr>
        <w:t xml:space="preserve">The table capturing the data collection methods is endorsed as a starting point [1]. </w:t>
      </w:r>
      <w:r w:rsidR="00905499">
        <w:rPr>
          <w:lang w:eastAsia="ko-KR"/>
        </w:rPr>
        <w:t>This paper</w:t>
      </w:r>
      <w:r w:rsidR="006F7D7B">
        <w:rPr>
          <w:lang w:eastAsia="ko-KR"/>
        </w:rPr>
        <w:t xml:space="preserve"> </w:t>
      </w:r>
      <w:r w:rsidR="0044115D">
        <w:rPr>
          <w:lang w:eastAsia="ko-KR"/>
        </w:rPr>
        <w:t xml:space="preserve">further </w:t>
      </w:r>
      <w:r w:rsidR="00905499">
        <w:rPr>
          <w:lang w:eastAsia="ko-KR"/>
        </w:rPr>
        <w:t xml:space="preserve">discusses </w:t>
      </w:r>
      <w:r w:rsidR="000D61E7">
        <w:rPr>
          <w:lang w:eastAsia="ko-KR"/>
        </w:rPr>
        <w:t xml:space="preserve">the </w:t>
      </w:r>
      <w:r w:rsidR="00560A91">
        <w:rPr>
          <w:lang w:eastAsia="ko-KR"/>
        </w:rPr>
        <w:t xml:space="preserve">detailed </w:t>
      </w:r>
      <w:r w:rsidR="004A5DE8">
        <w:rPr>
          <w:lang w:eastAsia="ko-KR"/>
        </w:rPr>
        <w:t>data collection methods</w:t>
      </w:r>
      <w:r w:rsidR="00905499">
        <w:rPr>
          <w:rFonts w:eastAsia="Malgun Gothic"/>
          <w:lang w:eastAsia="ko-KR"/>
        </w:rPr>
        <w:t>.</w:t>
      </w:r>
    </w:p>
    <w:bookmarkEnd w:id="5"/>
    <w:p w14:paraId="2247FD95" w14:textId="378C16B4" w:rsidR="00B4038A" w:rsidRDefault="007456EF" w:rsidP="00B4038A">
      <w:pPr>
        <w:pStyle w:val="Heading1"/>
        <w:rPr>
          <w:lang w:eastAsia="ko-KR"/>
        </w:rPr>
      </w:pPr>
      <w:r>
        <w:rPr>
          <w:lang w:eastAsia="ko-KR"/>
        </w:rPr>
        <w:t>Disc</w:t>
      </w:r>
      <w:r w:rsidR="00656302">
        <w:rPr>
          <w:lang w:eastAsia="ko-KR"/>
        </w:rPr>
        <w:t>ussion</w:t>
      </w:r>
    </w:p>
    <w:p w14:paraId="13BF1495" w14:textId="3A4AB6EA" w:rsidR="00656302" w:rsidRPr="00040581" w:rsidRDefault="00656302" w:rsidP="00BA11EF">
      <w:pPr>
        <w:pStyle w:val="Heading2"/>
        <w:spacing w:after="240"/>
        <w:ind w:left="578" w:hanging="578"/>
      </w:pPr>
      <w:r>
        <w:t>Data Collection Requirement</w:t>
      </w:r>
      <w:r w:rsidR="00916267">
        <w:t xml:space="preserve"> for AIML LCM</w:t>
      </w:r>
    </w:p>
    <w:p w14:paraId="1DE63689" w14:textId="0061416D" w:rsidR="00DA4BA6" w:rsidRDefault="00BA4F3D" w:rsidP="00656302">
      <w:pPr>
        <w:rPr>
          <w:szCs w:val="22"/>
        </w:rPr>
      </w:pPr>
      <w:r>
        <w:rPr>
          <w:szCs w:val="22"/>
        </w:rPr>
        <w:t>It would be important to clarify the data collection requirement for each procedure of AIML life cycle management. Meanwhile, t</w:t>
      </w:r>
      <w:r w:rsidR="00656302" w:rsidRPr="00A97124">
        <w:rPr>
          <w:szCs w:val="22"/>
        </w:rPr>
        <w:t xml:space="preserve">he data collection requirements </w:t>
      </w:r>
      <w:r>
        <w:rPr>
          <w:szCs w:val="22"/>
        </w:rPr>
        <w:t>may be different for the diversified AIML use case.</w:t>
      </w:r>
      <w:r w:rsidR="00DA4BA6">
        <w:rPr>
          <w:szCs w:val="22"/>
        </w:rPr>
        <w:t xml:space="preserve"> For example, latency requirement should be clarified for the data collection, since time sensitive data may be reported in a real time based manner. The other type can be reported after the collection of multiple instance of the same type of data. Reliability requirement should be defined also, since different data to be collected by the network may present different reliability requirement. It may be also possible to define the priority of the data for its collection, which will impact the UL scheduling within the UE. In addition, the </w:t>
      </w:r>
      <w:r w:rsidR="00391CA4">
        <w:rPr>
          <w:szCs w:val="22"/>
        </w:rPr>
        <w:t>volume</w:t>
      </w:r>
      <w:r w:rsidR="00DA4BA6">
        <w:rPr>
          <w:szCs w:val="22"/>
        </w:rPr>
        <w:t xml:space="preserve"> of the data to be collected for AIML LCM may be also different, which may also present different UL transmission requirement. Hence we suggest to clarify the </w:t>
      </w:r>
      <w:r w:rsidR="006A100E">
        <w:t>d</w:t>
      </w:r>
      <w:r w:rsidR="00DA4BA6">
        <w:t xml:space="preserve">ata </w:t>
      </w:r>
      <w:r w:rsidR="006A100E">
        <w:t>c</w:t>
      </w:r>
      <w:r w:rsidR="00DA4BA6">
        <w:t xml:space="preserve">ollection </w:t>
      </w:r>
      <w:r w:rsidR="006A100E">
        <w:t>r</w:t>
      </w:r>
      <w:r w:rsidR="00DA4BA6">
        <w:t xml:space="preserve">equirement for AIML LCM in terms of </w:t>
      </w:r>
      <w:r w:rsidR="00DA4BA6">
        <w:rPr>
          <w:szCs w:val="22"/>
        </w:rPr>
        <w:t xml:space="preserve">latency, reliability, priority and data </w:t>
      </w:r>
      <w:bookmarkStart w:id="6" w:name="_Hlk130819450"/>
      <w:r w:rsidR="00464E1B">
        <w:rPr>
          <w:szCs w:val="22"/>
        </w:rPr>
        <w:t>volume</w:t>
      </w:r>
      <w:bookmarkEnd w:id="6"/>
      <w:r w:rsidR="00DA4BA6">
        <w:rPr>
          <w:szCs w:val="22"/>
        </w:rPr>
        <w:t>.</w:t>
      </w:r>
    </w:p>
    <w:p w14:paraId="230CA392" w14:textId="36EBEA63" w:rsidR="00DA4BA6" w:rsidRDefault="00DA4BA6" w:rsidP="00656302">
      <w:pPr>
        <w:rPr>
          <w:szCs w:val="22"/>
        </w:rPr>
      </w:pPr>
    </w:p>
    <w:p w14:paraId="138BA359" w14:textId="55500E46" w:rsidR="00DA4BA6" w:rsidRDefault="00DA4BA6" w:rsidP="00656302">
      <w:pPr>
        <w:rPr>
          <w:b/>
          <w:bCs/>
          <w:szCs w:val="22"/>
        </w:rPr>
      </w:pPr>
      <w:r w:rsidRPr="002F44BF">
        <w:rPr>
          <w:b/>
          <w:bCs/>
          <w:szCs w:val="22"/>
        </w:rPr>
        <w:t xml:space="preserve">Proposal-1: </w:t>
      </w:r>
      <w:r w:rsidR="002F44BF" w:rsidRPr="002F44BF">
        <w:rPr>
          <w:b/>
          <w:bCs/>
          <w:szCs w:val="22"/>
        </w:rPr>
        <w:t xml:space="preserve">to clarify the </w:t>
      </w:r>
      <w:r w:rsidR="002F44BF">
        <w:rPr>
          <w:b/>
          <w:bCs/>
        </w:rPr>
        <w:t>d</w:t>
      </w:r>
      <w:r w:rsidR="002F44BF" w:rsidRPr="002F44BF">
        <w:rPr>
          <w:b/>
          <w:bCs/>
        </w:rPr>
        <w:t xml:space="preserve">ata </w:t>
      </w:r>
      <w:r w:rsidR="002F44BF">
        <w:rPr>
          <w:b/>
          <w:bCs/>
        </w:rPr>
        <w:t>c</w:t>
      </w:r>
      <w:r w:rsidR="002F44BF" w:rsidRPr="002F44BF">
        <w:rPr>
          <w:b/>
          <w:bCs/>
        </w:rPr>
        <w:t xml:space="preserve">ollection </w:t>
      </w:r>
      <w:r w:rsidR="002F44BF">
        <w:rPr>
          <w:b/>
          <w:bCs/>
        </w:rPr>
        <w:t>r</w:t>
      </w:r>
      <w:r w:rsidR="002F44BF" w:rsidRPr="002F44BF">
        <w:rPr>
          <w:b/>
          <w:bCs/>
        </w:rPr>
        <w:t xml:space="preserve">equirement for AIML LCM in terms of </w:t>
      </w:r>
      <w:r w:rsidR="002F44BF" w:rsidRPr="002F44BF">
        <w:rPr>
          <w:b/>
          <w:bCs/>
          <w:szCs w:val="22"/>
        </w:rPr>
        <w:t xml:space="preserve">latency, reliability, priority and data </w:t>
      </w:r>
      <w:r w:rsidR="00464E1B" w:rsidRPr="00464E1B">
        <w:rPr>
          <w:b/>
          <w:bCs/>
          <w:szCs w:val="22"/>
        </w:rPr>
        <w:t>volume</w:t>
      </w:r>
      <w:r w:rsidR="002F44BF" w:rsidRPr="002F44BF">
        <w:rPr>
          <w:b/>
          <w:bCs/>
          <w:szCs w:val="22"/>
        </w:rPr>
        <w:t>.</w:t>
      </w:r>
    </w:p>
    <w:p w14:paraId="7B4069E5" w14:textId="712B678E" w:rsidR="00A461F5" w:rsidRDefault="00A461F5" w:rsidP="00656302">
      <w:pPr>
        <w:rPr>
          <w:b/>
          <w:bCs/>
          <w:szCs w:val="22"/>
        </w:rPr>
      </w:pPr>
    </w:p>
    <w:p w14:paraId="2930AC0C" w14:textId="4B450CC5" w:rsidR="00A461F5" w:rsidRPr="002F44BF" w:rsidRDefault="00A461F5" w:rsidP="00656302">
      <w:pPr>
        <w:rPr>
          <w:b/>
          <w:bCs/>
          <w:szCs w:val="22"/>
        </w:rPr>
      </w:pPr>
      <w:r>
        <w:rPr>
          <w:rFonts w:eastAsia="Yu Mincho" w:hint="eastAsia"/>
          <w:szCs w:val="22"/>
          <w:lang w:eastAsia="ja-JP"/>
        </w:rPr>
        <w:t>T</w:t>
      </w:r>
      <w:r>
        <w:rPr>
          <w:rFonts w:eastAsia="Yu Mincho"/>
          <w:szCs w:val="22"/>
          <w:lang w:eastAsia="ja-JP"/>
        </w:rPr>
        <w:t>hen, the data collection requirements for AIML LCM can be mapped to (or compared with) the data collection framework summarized in the endorsed table [1].</w:t>
      </w:r>
    </w:p>
    <w:p w14:paraId="2485568C" w14:textId="23C6F75E" w:rsidR="00656302" w:rsidRPr="00562928" w:rsidRDefault="00DA4BA6" w:rsidP="00656302">
      <w:pPr>
        <w:rPr>
          <w:szCs w:val="22"/>
        </w:rPr>
      </w:pPr>
      <w:r>
        <w:rPr>
          <w:szCs w:val="22"/>
        </w:rPr>
        <w:t xml:space="preserve">  </w:t>
      </w:r>
    </w:p>
    <w:p w14:paraId="5A1BA5A3" w14:textId="2B4A9419" w:rsidR="00DA1FFE" w:rsidRPr="00040581" w:rsidRDefault="00DA1FFE" w:rsidP="00DA1FFE">
      <w:pPr>
        <w:pStyle w:val="Heading2"/>
        <w:spacing w:after="240"/>
        <w:ind w:left="578" w:hanging="578"/>
      </w:pPr>
      <w:r>
        <w:lastRenderedPageBreak/>
        <w:t xml:space="preserve">Data Collection Assumption for AIML </w:t>
      </w:r>
    </w:p>
    <w:p w14:paraId="615ABADD" w14:textId="79D0A2C8" w:rsidR="00DA1FFE" w:rsidRDefault="00DA1FFE" w:rsidP="00F12DF5">
      <w:r>
        <w:t>We assume that the network node that will finally use the collected data for AIML model training and/or the other LCM procedure be called as AIML data consumer. The AIML data consumer can be the UE itself.  However</w:t>
      </w:r>
      <w:r w:rsidR="006A100E">
        <w:t>, the</w:t>
      </w:r>
      <w:r>
        <w:t xml:space="preserve"> UE-side collection is to support the UE side AIML life cycle management, which may be handled by UE implementation. </w:t>
      </w:r>
    </w:p>
    <w:p w14:paraId="50EEC9CF" w14:textId="4D404583" w:rsidR="00DA1FFE" w:rsidRDefault="00DA1FFE" w:rsidP="00F12DF5">
      <w:r>
        <w:t xml:space="preserve">From RAN2 perspective, we suggest the discussion to focus on network sided data collection, which is used for the AIML life cycle management running at </w:t>
      </w:r>
      <w:r w:rsidR="006A100E">
        <w:t xml:space="preserve">the </w:t>
      </w:r>
      <w:r>
        <w:t xml:space="preserve">network side. </w:t>
      </w:r>
    </w:p>
    <w:p w14:paraId="22AEAC0A" w14:textId="77777777" w:rsidR="00DA1FFE" w:rsidRDefault="00DA1FFE" w:rsidP="00F12DF5"/>
    <w:p w14:paraId="3327F643" w14:textId="3E5A3209" w:rsidR="00DA1FFE" w:rsidRDefault="00DA1FFE" w:rsidP="00DA1FFE">
      <w:pPr>
        <w:rPr>
          <w:b/>
          <w:bCs/>
          <w:szCs w:val="22"/>
        </w:rPr>
      </w:pPr>
      <w:r w:rsidRPr="002F44BF">
        <w:rPr>
          <w:b/>
          <w:bCs/>
          <w:szCs w:val="22"/>
        </w:rPr>
        <w:t>Proposal-</w:t>
      </w:r>
      <w:r>
        <w:rPr>
          <w:b/>
          <w:bCs/>
          <w:szCs w:val="22"/>
        </w:rPr>
        <w:t>2</w:t>
      </w:r>
      <w:r w:rsidRPr="002F44BF">
        <w:rPr>
          <w:b/>
          <w:bCs/>
          <w:szCs w:val="22"/>
        </w:rPr>
        <w:t xml:space="preserve">: to </w:t>
      </w:r>
      <w:r>
        <w:rPr>
          <w:b/>
          <w:bCs/>
          <w:szCs w:val="22"/>
        </w:rPr>
        <w:t xml:space="preserve">focus on the discussion on </w:t>
      </w:r>
      <w:r w:rsidRPr="00DA1FFE">
        <w:rPr>
          <w:b/>
          <w:bCs/>
          <w:szCs w:val="22"/>
        </w:rPr>
        <w:t xml:space="preserve">network sided data collection </w:t>
      </w:r>
      <w:r>
        <w:rPr>
          <w:b/>
          <w:bCs/>
          <w:szCs w:val="22"/>
        </w:rPr>
        <w:t xml:space="preserve">assuming UE sided </w:t>
      </w:r>
      <w:r w:rsidRPr="00DA1FFE">
        <w:rPr>
          <w:b/>
          <w:bCs/>
          <w:szCs w:val="22"/>
        </w:rPr>
        <w:t>data collection</w:t>
      </w:r>
      <w:r>
        <w:rPr>
          <w:b/>
          <w:bCs/>
          <w:szCs w:val="22"/>
        </w:rPr>
        <w:t xml:space="preserve"> </w:t>
      </w:r>
      <w:r w:rsidRPr="00DA1FFE">
        <w:rPr>
          <w:b/>
          <w:bCs/>
          <w:szCs w:val="22"/>
        </w:rPr>
        <w:t>be handled by UE implementation</w:t>
      </w:r>
      <w:r w:rsidR="004A5108">
        <w:rPr>
          <w:b/>
          <w:bCs/>
          <w:szCs w:val="22"/>
        </w:rPr>
        <w:t xml:space="preserve">. </w:t>
      </w:r>
    </w:p>
    <w:p w14:paraId="253E6ABF" w14:textId="6691F54E" w:rsidR="004A5108" w:rsidRDefault="004A5108" w:rsidP="00DA1FFE">
      <w:pPr>
        <w:rPr>
          <w:b/>
          <w:bCs/>
          <w:szCs w:val="22"/>
        </w:rPr>
      </w:pPr>
    </w:p>
    <w:p w14:paraId="37308128" w14:textId="1094F0C1" w:rsidR="004A5108" w:rsidRDefault="004A5108" w:rsidP="00DA1FFE">
      <w:pPr>
        <w:rPr>
          <w:szCs w:val="22"/>
        </w:rPr>
      </w:pPr>
      <w:r w:rsidRPr="004A5108">
        <w:rPr>
          <w:szCs w:val="22"/>
        </w:rPr>
        <w:t>For a particular data collection op</w:t>
      </w:r>
      <w:r>
        <w:rPr>
          <w:szCs w:val="22"/>
        </w:rPr>
        <w:t xml:space="preserve">eration, it is very important to discuss the data consumer of collected data, since this will impact the definition of the concrete </w:t>
      </w:r>
      <w:r w:rsidRPr="004A5108">
        <w:rPr>
          <w:szCs w:val="22"/>
        </w:rPr>
        <w:t>data collection</w:t>
      </w:r>
      <w:r>
        <w:rPr>
          <w:szCs w:val="22"/>
        </w:rPr>
        <w:t xml:space="preserve"> framework and how it works. For example, if the gNB is the final user of the data, this data can be reported by the UE via lower layer or high layer signalling.</w:t>
      </w:r>
      <w:r w:rsidR="00A461F5" w:rsidRPr="00A461F5">
        <w:rPr>
          <w:szCs w:val="22"/>
        </w:rPr>
        <w:t xml:space="preserve"> </w:t>
      </w:r>
      <w:r w:rsidR="00A461F5">
        <w:rPr>
          <w:szCs w:val="22"/>
        </w:rPr>
        <w:t>On the other hand, if it is a special server, user privacy aspect needs to be carefully considered as well.</w:t>
      </w:r>
    </w:p>
    <w:p w14:paraId="216CA2A4" w14:textId="77777777" w:rsidR="004A5108" w:rsidRDefault="004A5108" w:rsidP="00DA1FFE">
      <w:pPr>
        <w:rPr>
          <w:szCs w:val="22"/>
        </w:rPr>
      </w:pPr>
    </w:p>
    <w:p w14:paraId="087C9BF6" w14:textId="1774B720" w:rsidR="004A5108" w:rsidRPr="004A5108" w:rsidRDefault="004A5108" w:rsidP="00DA1FFE">
      <w:pPr>
        <w:rPr>
          <w:szCs w:val="22"/>
        </w:rPr>
      </w:pPr>
      <w:r w:rsidRPr="002F44BF">
        <w:rPr>
          <w:b/>
          <w:bCs/>
          <w:szCs w:val="22"/>
        </w:rPr>
        <w:t>Proposal-</w:t>
      </w:r>
      <w:r>
        <w:rPr>
          <w:b/>
          <w:bCs/>
          <w:szCs w:val="22"/>
        </w:rPr>
        <w:t>3</w:t>
      </w:r>
      <w:r w:rsidRPr="002F44BF">
        <w:rPr>
          <w:b/>
          <w:bCs/>
          <w:szCs w:val="22"/>
        </w:rPr>
        <w:t xml:space="preserve">: to </w:t>
      </w:r>
      <w:r>
        <w:rPr>
          <w:b/>
          <w:bCs/>
          <w:szCs w:val="22"/>
        </w:rPr>
        <w:t>clarify the consumer of the data (e.g. the gNB, or a special server) before the definition of the data collection method.</w:t>
      </w:r>
      <w:r>
        <w:rPr>
          <w:szCs w:val="22"/>
        </w:rPr>
        <w:t xml:space="preserve">   </w:t>
      </w:r>
    </w:p>
    <w:p w14:paraId="16C46BB7" w14:textId="1297CBD1" w:rsidR="00DA1FFE" w:rsidRPr="004A5108" w:rsidRDefault="00DA1FFE" w:rsidP="00DA1FFE">
      <w:pPr>
        <w:rPr>
          <w:b/>
          <w:bCs/>
          <w:szCs w:val="22"/>
        </w:rPr>
      </w:pPr>
    </w:p>
    <w:p w14:paraId="720E56F8" w14:textId="33C3470E" w:rsidR="00BE6926" w:rsidRPr="00DA1FFE" w:rsidRDefault="005572AE" w:rsidP="005572AE">
      <w:pPr>
        <w:pStyle w:val="Heading2"/>
        <w:spacing w:after="240"/>
        <w:ind w:left="578" w:hanging="578"/>
      </w:pPr>
      <w:r w:rsidRPr="005572AE">
        <w:t>Data Collection</w:t>
      </w:r>
      <w:r w:rsidR="00464E1B">
        <w:t xml:space="preserve"> for different LCM procedure</w:t>
      </w:r>
      <w:r w:rsidR="00EA0E56">
        <w:t>s</w:t>
      </w:r>
    </w:p>
    <w:p w14:paraId="245710AA" w14:textId="4DD1CAA5" w:rsidR="009A5F79" w:rsidRPr="00464E1B" w:rsidRDefault="00464E1B" w:rsidP="004A5108">
      <w:pPr>
        <w:rPr>
          <w:b/>
          <w:bCs/>
          <w:u w:val="single"/>
          <w:lang w:val="en-US"/>
        </w:rPr>
      </w:pPr>
      <w:r w:rsidRPr="00464E1B">
        <w:rPr>
          <w:b/>
          <w:bCs/>
          <w:szCs w:val="22"/>
          <w:u w:val="single"/>
        </w:rPr>
        <w:t>Model inference</w:t>
      </w:r>
    </w:p>
    <w:p w14:paraId="456A19A4" w14:textId="5296D27E" w:rsidR="00464E1B" w:rsidRDefault="00464E1B" w:rsidP="00464E1B">
      <w:pPr>
        <w:rPr>
          <w:szCs w:val="22"/>
        </w:rPr>
      </w:pPr>
      <w:r>
        <w:rPr>
          <w:rFonts w:hint="eastAsia"/>
        </w:rPr>
        <w:t>In case</w:t>
      </w:r>
      <w:r>
        <w:t xml:space="preserve"> the gNB runs an AIML</w:t>
      </w:r>
      <w:r>
        <w:rPr>
          <w:rFonts w:hint="eastAsia"/>
        </w:rPr>
        <w:t xml:space="preserve"> model,</w:t>
      </w:r>
      <w:r>
        <w:t xml:space="preserve"> some physical layer related measurement may be used as the input for AIML model inference. This means model inference relies on real time data report from the UE (e.g. like the CSI report today). For example, for beam prediction at the network side,</w:t>
      </w:r>
      <w:r w:rsidRPr="00464E1B">
        <w:rPr>
          <w:szCs w:val="22"/>
        </w:rPr>
        <w:t xml:space="preserve"> </w:t>
      </w:r>
      <w:r>
        <w:rPr>
          <w:szCs w:val="22"/>
        </w:rPr>
        <w:t xml:space="preserve">beam measurement results of </w:t>
      </w:r>
      <w:r w:rsidRPr="00E559BD">
        <w:rPr>
          <w:szCs w:val="22"/>
        </w:rPr>
        <w:t xml:space="preserve">a specific beam set </w:t>
      </w:r>
      <w:r>
        <w:rPr>
          <w:szCs w:val="22"/>
        </w:rPr>
        <w:t xml:space="preserve">may be required from the UE. This type of data presents the need to support frequent data </w:t>
      </w:r>
      <w:r w:rsidR="006A100E">
        <w:rPr>
          <w:szCs w:val="22"/>
        </w:rPr>
        <w:t xml:space="preserve">report </w:t>
      </w:r>
      <w:r>
        <w:rPr>
          <w:szCs w:val="22"/>
        </w:rPr>
        <w:t xml:space="preserve">to the network in a </w:t>
      </w:r>
      <w:r w:rsidR="00097FB4">
        <w:rPr>
          <w:szCs w:val="22"/>
        </w:rPr>
        <w:t xml:space="preserve">quite </w:t>
      </w:r>
      <w:r>
        <w:rPr>
          <w:szCs w:val="22"/>
        </w:rPr>
        <w:t xml:space="preserve">timely manner, which </w:t>
      </w:r>
      <w:r w:rsidR="00097FB4">
        <w:rPr>
          <w:szCs w:val="22"/>
        </w:rPr>
        <w:t xml:space="preserve">also </w:t>
      </w:r>
      <w:r>
        <w:rPr>
          <w:szCs w:val="22"/>
        </w:rPr>
        <w:t xml:space="preserve">means the UE does not accumulate the data. This type of the data is collected from the UE in RRC connected state. The reliable data report is expected from the UE to ensure the model inference accuracy. However this type of </w:t>
      </w:r>
      <w:r w:rsidRPr="00464E1B">
        <w:rPr>
          <w:szCs w:val="22"/>
        </w:rPr>
        <w:t xml:space="preserve">data </w:t>
      </w:r>
      <w:r>
        <w:rPr>
          <w:szCs w:val="22"/>
        </w:rPr>
        <w:t>report may not be able to produce high-</w:t>
      </w:r>
      <w:r w:rsidRPr="00464E1B">
        <w:rPr>
          <w:szCs w:val="22"/>
        </w:rPr>
        <w:t>volume</w:t>
      </w:r>
      <w:r>
        <w:rPr>
          <w:szCs w:val="22"/>
        </w:rPr>
        <w:t xml:space="preserve"> data. After the report, the UE may drop the data immediately</w:t>
      </w:r>
      <w:r w:rsidR="00097FB4">
        <w:rPr>
          <w:szCs w:val="22"/>
        </w:rPr>
        <w:t xml:space="preserve"> locally</w:t>
      </w:r>
      <w:r>
        <w:rPr>
          <w:szCs w:val="22"/>
        </w:rPr>
        <w:t xml:space="preserve">, since </w:t>
      </w:r>
      <w:r w:rsidR="00097FB4">
        <w:rPr>
          <w:szCs w:val="22"/>
        </w:rPr>
        <w:t xml:space="preserve">the </w:t>
      </w:r>
      <w:r>
        <w:rPr>
          <w:szCs w:val="22"/>
        </w:rPr>
        <w:t xml:space="preserve">historic data in this case does not make sense to the network side AIML functions.   </w:t>
      </w:r>
    </w:p>
    <w:p w14:paraId="02EAE5EF" w14:textId="73C9AE4E" w:rsidR="00464E1B" w:rsidRDefault="00086E54" w:rsidP="00464E1B">
      <w:pPr>
        <w:rPr>
          <w:szCs w:val="22"/>
        </w:rPr>
      </w:pPr>
      <w:r w:rsidRPr="002F44BF">
        <w:rPr>
          <w:b/>
          <w:bCs/>
          <w:szCs w:val="22"/>
        </w:rPr>
        <w:t>Proposal-</w:t>
      </w:r>
      <w:r>
        <w:rPr>
          <w:b/>
          <w:bCs/>
          <w:szCs w:val="22"/>
        </w:rPr>
        <w:t>4</w:t>
      </w:r>
      <w:r w:rsidRPr="002F44BF">
        <w:rPr>
          <w:b/>
          <w:bCs/>
          <w:szCs w:val="22"/>
        </w:rPr>
        <w:t xml:space="preserve">: </w:t>
      </w:r>
      <w:r w:rsidR="00E73137">
        <w:rPr>
          <w:b/>
          <w:bCs/>
          <w:szCs w:val="22"/>
        </w:rPr>
        <w:t xml:space="preserve">To support </w:t>
      </w:r>
      <w:r>
        <w:rPr>
          <w:b/>
          <w:bCs/>
          <w:szCs w:val="22"/>
        </w:rPr>
        <w:t>the gNB sided Model inference</w:t>
      </w:r>
      <w:r w:rsidR="00E73137">
        <w:rPr>
          <w:b/>
          <w:bCs/>
          <w:szCs w:val="22"/>
        </w:rPr>
        <w:t xml:space="preserve">, a data collection method should be able to support </w:t>
      </w:r>
      <w:r>
        <w:rPr>
          <w:b/>
          <w:bCs/>
          <w:szCs w:val="22"/>
        </w:rPr>
        <w:t>real-time, small volume, reliable data collection from the UE.</w:t>
      </w:r>
    </w:p>
    <w:p w14:paraId="7E21322B" w14:textId="6FB851FD" w:rsidR="005C2753" w:rsidRDefault="005C2753" w:rsidP="00464E1B"/>
    <w:p w14:paraId="0F27BCEE" w14:textId="77777777" w:rsidR="006C54C3" w:rsidRDefault="006C54C3" w:rsidP="006C54C3">
      <w:pPr>
        <w:rPr>
          <w:rFonts w:cs="Arial"/>
          <w:b/>
          <w:bCs/>
          <w:szCs w:val="22"/>
          <w:u w:val="single"/>
        </w:rPr>
      </w:pPr>
      <w:r w:rsidRPr="005C2753">
        <w:rPr>
          <w:rFonts w:cs="Arial"/>
          <w:b/>
          <w:bCs/>
          <w:szCs w:val="22"/>
          <w:u w:val="single"/>
        </w:rPr>
        <w:t>Model performance monitoring</w:t>
      </w:r>
    </w:p>
    <w:p w14:paraId="0287BC99" w14:textId="672EE132" w:rsidR="006C54C3" w:rsidRDefault="006C54C3" w:rsidP="006C54C3">
      <w:pPr>
        <w:rPr>
          <w:szCs w:val="22"/>
        </w:rPr>
      </w:pPr>
      <w:r w:rsidRPr="005C2753">
        <w:rPr>
          <w:szCs w:val="22"/>
        </w:rPr>
        <w:t>Model performance monitoring may req</w:t>
      </w:r>
      <w:r>
        <w:rPr>
          <w:szCs w:val="22"/>
        </w:rPr>
        <w:t xml:space="preserve">uire to observe the performance of a particular AIML model within a fixed observation period. We assume this discussion mainly focus on the case where the UE is deployed an AIML model, then the UE needs to report the </w:t>
      </w:r>
      <w:r w:rsidR="00097FB4">
        <w:rPr>
          <w:szCs w:val="22"/>
        </w:rPr>
        <w:t xml:space="preserve">outcome of the execution of the AIML for a particular feature </w:t>
      </w:r>
      <w:r>
        <w:rPr>
          <w:szCs w:val="22"/>
        </w:rPr>
        <w:t>to the network to help the network to gather enough data to monitor and evaluate the performance of the AIML model.</w:t>
      </w:r>
    </w:p>
    <w:p w14:paraId="2C5AEDA9" w14:textId="77777777" w:rsidR="006C54C3" w:rsidRPr="005C2753" w:rsidRDefault="006C54C3" w:rsidP="006C54C3">
      <w:pPr>
        <w:rPr>
          <w:szCs w:val="22"/>
        </w:rPr>
      </w:pPr>
      <w:r>
        <w:rPr>
          <w:szCs w:val="22"/>
        </w:rPr>
        <w:t xml:space="preserve">In this case, the real time data report may be less important. However, as the UE may accumulate the data instance for a later data report, the data volume for such report may be very big.   </w:t>
      </w:r>
    </w:p>
    <w:p w14:paraId="375C2917" w14:textId="77777777" w:rsidR="006C54C3" w:rsidRDefault="006C54C3" w:rsidP="006C54C3">
      <w:pPr>
        <w:rPr>
          <w:szCs w:val="22"/>
          <w:u w:val="single"/>
        </w:rPr>
      </w:pPr>
    </w:p>
    <w:p w14:paraId="0D2E3DF1" w14:textId="1C12343F" w:rsidR="006C54C3" w:rsidRDefault="006C54C3" w:rsidP="006C54C3">
      <w:r w:rsidRPr="00936D31">
        <w:rPr>
          <w:rFonts w:cs="Arial"/>
          <w:b/>
          <w:bCs/>
          <w:szCs w:val="22"/>
        </w:rPr>
        <w:t>Proposal</w:t>
      </w:r>
      <w:r w:rsidR="00EA0E56">
        <w:rPr>
          <w:rFonts w:cs="Arial"/>
          <w:b/>
          <w:bCs/>
          <w:szCs w:val="22"/>
        </w:rPr>
        <w:t>-5</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monitoring</w:t>
      </w:r>
      <w:r>
        <w:rPr>
          <w:b/>
          <w:bCs/>
          <w:szCs w:val="22"/>
        </w:rPr>
        <w:t xml:space="preserve"> for a UE sided AIML model, a data collection method should be able to support </w:t>
      </w:r>
      <w:r w:rsidR="00EA0E56">
        <w:rPr>
          <w:b/>
          <w:bCs/>
          <w:szCs w:val="22"/>
        </w:rPr>
        <w:t xml:space="preserve">big volume, not </w:t>
      </w:r>
      <w:r>
        <w:rPr>
          <w:b/>
          <w:bCs/>
          <w:szCs w:val="22"/>
        </w:rPr>
        <w:t>real-time, data collection from the UE.</w:t>
      </w:r>
    </w:p>
    <w:p w14:paraId="38C24041" w14:textId="77777777" w:rsidR="006C54C3" w:rsidRDefault="006C54C3" w:rsidP="00464E1B"/>
    <w:p w14:paraId="0280EA97" w14:textId="79249AE9" w:rsidR="00464E1B" w:rsidRDefault="005C2753" w:rsidP="00464E1B">
      <w:r w:rsidRPr="00464E1B">
        <w:rPr>
          <w:b/>
          <w:bCs/>
          <w:szCs w:val="22"/>
          <w:u w:val="single"/>
        </w:rPr>
        <w:t xml:space="preserve">Model </w:t>
      </w:r>
      <w:r>
        <w:rPr>
          <w:b/>
          <w:bCs/>
          <w:szCs w:val="22"/>
          <w:u w:val="single"/>
        </w:rPr>
        <w:t>training</w:t>
      </w:r>
    </w:p>
    <w:p w14:paraId="218A46B8" w14:textId="5D7F875E" w:rsidR="00C876D4" w:rsidRDefault="00DD4739" w:rsidP="00597B4D">
      <w:pPr>
        <w:rPr>
          <w:szCs w:val="22"/>
        </w:rPr>
      </w:pPr>
      <w:r>
        <w:rPr>
          <w:szCs w:val="22"/>
        </w:rPr>
        <w:t xml:space="preserve">In this discussion, we just assume the offline model training at the network side. Then </w:t>
      </w:r>
      <w:r w:rsidR="006730C6">
        <w:rPr>
          <w:szCs w:val="22"/>
        </w:rPr>
        <w:t>the</w:t>
      </w:r>
      <w:r>
        <w:rPr>
          <w:szCs w:val="22"/>
        </w:rPr>
        <w:t xml:space="preserve"> data </w:t>
      </w:r>
      <w:r w:rsidR="006730C6">
        <w:rPr>
          <w:szCs w:val="22"/>
        </w:rPr>
        <w:t>is</w:t>
      </w:r>
      <w:r>
        <w:rPr>
          <w:szCs w:val="22"/>
        </w:rPr>
        <w:t xml:space="preserve"> expected to collect from the UE to support the first time model training or the training for </w:t>
      </w:r>
      <w:r w:rsidR="006730C6">
        <w:rPr>
          <w:szCs w:val="22"/>
        </w:rPr>
        <w:t xml:space="preserve">the late </w:t>
      </w:r>
      <w:r>
        <w:rPr>
          <w:szCs w:val="22"/>
        </w:rPr>
        <w:t xml:space="preserve">model update. </w:t>
      </w:r>
      <w:r w:rsidR="002E1D8B">
        <w:rPr>
          <w:szCs w:val="22"/>
        </w:rPr>
        <w:t xml:space="preserve">The model </w:t>
      </w:r>
      <w:r w:rsidR="002E1D8B">
        <w:rPr>
          <w:szCs w:val="22"/>
        </w:rPr>
        <w:lastRenderedPageBreak/>
        <w:t>training may be based on the data collected from multiple UEs</w:t>
      </w:r>
      <w:r w:rsidR="00597B4D" w:rsidRPr="00E559BD">
        <w:rPr>
          <w:szCs w:val="22"/>
        </w:rPr>
        <w:t>.</w:t>
      </w:r>
      <w:r w:rsidR="002E1D8B">
        <w:rPr>
          <w:szCs w:val="22"/>
        </w:rPr>
        <w:t xml:space="preserve"> The model training itself may happen at the gNB or at the other network node or even </w:t>
      </w:r>
      <w:r w:rsidR="006730C6">
        <w:rPr>
          <w:szCs w:val="22"/>
        </w:rPr>
        <w:t xml:space="preserve">at </w:t>
      </w:r>
      <w:r w:rsidR="002E1D8B">
        <w:rPr>
          <w:szCs w:val="22"/>
        </w:rPr>
        <w:t xml:space="preserve">a </w:t>
      </w:r>
      <w:r w:rsidR="006730C6">
        <w:rPr>
          <w:szCs w:val="22"/>
        </w:rPr>
        <w:t xml:space="preserve">specific </w:t>
      </w:r>
      <w:r w:rsidR="002E1D8B">
        <w:rPr>
          <w:szCs w:val="22"/>
        </w:rPr>
        <w:t xml:space="preserve">server. The node that holds the AIML model may be not the node that actually trains the AIML model. If the location of </w:t>
      </w:r>
      <w:r w:rsidR="006730C6">
        <w:rPr>
          <w:szCs w:val="22"/>
        </w:rPr>
        <w:t xml:space="preserve">the </w:t>
      </w:r>
      <w:r w:rsidR="002E1D8B">
        <w:rPr>
          <w:szCs w:val="22"/>
        </w:rPr>
        <w:t xml:space="preserve">AIML model training is out of the 3GPP network, the data may be transferred </w:t>
      </w:r>
      <w:r w:rsidR="006730C6">
        <w:rPr>
          <w:szCs w:val="22"/>
        </w:rPr>
        <w:t xml:space="preserve">from the UE </w:t>
      </w:r>
      <w:r w:rsidR="002E1D8B">
        <w:rPr>
          <w:szCs w:val="22"/>
        </w:rPr>
        <w:t xml:space="preserve">to such location in a </w:t>
      </w:r>
      <w:r w:rsidR="006730C6">
        <w:rPr>
          <w:szCs w:val="22"/>
        </w:rPr>
        <w:t>5G network</w:t>
      </w:r>
      <w:r w:rsidR="002E1D8B">
        <w:rPr>
          <w:szCs w:val="22"/>
        </w:rPr>
        <w:t xml:space="preserve"> transparent manner. </w:t>
      </w:r>
      <w:r w:rsidR="00C876D4">
        <w:rPr>
          <w:szCs w:val="22"/>
        </w:rPr>
        <w:t xml:space="preserve">The collection for such training data may be best efforts from the UE because of the large number of the UE involvement. </w:t>
      </w:r>
    </w:p>
    <w:p w14:paraId="1B76DBC5" w14:textId="77777777" w:rsidR="00C876D4" w:rsidRDefault="00C876D4" w:rsidP="00597B4D">
      <w:pPr>
        <w:rPr>
          <w:szCs w:val="22"/>
        </w:rPr>
      </w:pPr>
    </w:p>
    <w:p w14:paraId="0A811AF3" w14:textId="5B4F3007" w:rsidR="00597B4D" w:rsidRDefault="00C876D4" w:rsidP="00597B4D">
      <w:pPr>
        <w:rPr>
          <w:szCs w:val="22"/>
        </w:rPr>
      </w:pPr>
      <w:r w:rsidRPr="00936D31">
        <w:rPr>
          <w:rFonts w:cs="Arial"/>
          <w:b/>
          <w:bCs/>
          <w:szCs w:val="22"/>
        </w:rPr>
        <w:t>Proposal</w:t>
      </w:r>
      <w:r>
        <w:rPr>
          <w:rFonts w:cs="Arial"/>
          <w:b/>
          <w:bCs/>
          <w:szCs w:val="22"/>
        </w:rPr>
        <w:t>-6</w:t>
      </w:r>
      <w:r w:rsidRPr="00936D31">
        <w:rPr>
          <w:rFonts w:cs="Arial"/>
          <w:b/>
          <w:bCs/>
          <w:szCs w:val="22"/>
        </w:rPr>
        <w:t xml:space="preserve">. </w:t>
      </w:r>
      <w:r>
        <w:rPr>
          <w:b/>
          <w:bCs/>
          <w:szCs w:val="22"/>
        </w:rPr>
        <w:t xml:space="preserve">To support the </w:t>
      </w:r>
      <w:r w:rsidRPr="00936D31">
        <w:rPr>
          <w:rFonts w:cs="Arial"/>
          <w:b/>
          <w:bCs/>
          <w:szCs w:val="22"/>
        </w:rPr>
        <w:t xml:space="preserve">model </w:t>
      </w:r>
      <w:r w:rsidR="0013265E">
        <w:rPr>
          <w:rFonts w:cs="Arial"/>
          <w:b/>
          <w:bCs/>
          <w:szCs w:val="22"/>
        </w:rPr>
        <w:t>training data collection</w:t>
      </w:r>
      <w:r>
        <w:rPr>
          <w:b/>
          <w:bCs/>
          <w:szCs w:val="22"/>
        </w:rPr>
        <w:t>, a data collection method should be able to support</w:t>
      </w:r>
      <w:r w:rsidR="0013265E">
        <w:rPr>
          <w:b/>
          <w:bCs/>
          <w:szCs w:val="22"/>
        </w:rPr>
        <w:t>,</w:t>
      </w:r>
      <w:r w:rsidR="0013265E" w:rsidRPr="0013265E">
        <w:rPr>
          <w:b/>
          <w:bCs/>
          <w:szCs w:val="22"/>
        </w:rPr>
        <w:t xml:space="preserve"> </w:t>
      </w:r>
      <w:r w:rsidR="0013265E">
        <w:rPr>
          <w:b/>
          <w:bCs/>
          <w:szCs w:val="22"/>
        </w:rPr>
        <w:t>not real-time,</w:t>
      </w:r>
      <w:r>
        <w:rPr>
          <w:b/>
          <w:bCs/>
          <w:szCs w:val="22"/>
        </w:rPr>
        <w:t xml:space="preserve"> </w:t>
      </w:r>
      <w:r w:rsidR="0013265E">
        <w:rPr>
          <w:b/>
          <w:bCs/>
          <w:szCs w:val="22"/>
        </w:rPr>
        <w:t xml:space="preserve">best efforts, UE data report. </w:t>
      </w:r>
      <w:r>
        <w:rPr>
          <w:szCs w:val="22"/>
        </w:rPr>
        <w:t xml:space="preserve"> </w:t>
      </w:r>
      <w:r w:rsidR="002E1D8B">
        <w:rPr>
          <w:szCs w:val="22"/>
        </w:rPr>
        <w:t xml:space="preserve"> </w:t>
      </w:r>
    </w:p>
    <w:p w14:paraId="4866639F" w14:textId="77777777" w:rsidR="004A67D8" w:rsidRDefault="004A67D8" w:rsidP="00F12DF5">
      <w:pPr>
        <w:rPr>
          <w:lang w:val="en-US"/>
        </w:rPr>
      </w:pPr>
    </w:p>
    <w:p w14:paraId="72F32A1C" w14:textId="77777777" w:rsidR="00B652F9" w:rsidRPr="00F75B24" w:rsidRDefault="00B652F9"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7E4EDDCF" w:rsidR="00B4038A" w:rsidRDefault="00B4038A" w:rsidP="00B4038A">
      <w:r>
        <w:t>We have the following proposals:</w:t>
      </w:r>
    </w:p>
    <w:p w14:paraId="32A0377A" w14:textId="54D492E3" w:rsidR="00310FD9" w:rsidRDefault="00310FD9" w:rsidP="00B4038A">
      <w:r w:rsidRPr="002F44BF">
        <w:rPr>
          <w:b/>
          <w:bCs/>
          <w:szCs w:val="22"/>
        </w:rPr>
        <w:t xml:space="preserve">Proposal-1: to clarify the </w:t>
      </w:r>
      <w:r>
        <w:rPr>
          <w:b/>
          <w:bCs/>
        </w:rPr>
        <w:t>d</w:t>
      </w:r>
      <w:r w:rsidRPr="002F44BF">
        <w:rPr>
          <w:b/>
          <w:bCs/>
        </w:rPr>
        <w:t xml:space="preserve">ata </w:t>
      </w:r>
      <w:r>
        <w:rPr>
          <w:b/>
          <w:bCs/>
        </w:rPr>
        <w:t>c</w:t>
      </w:r>
      <w:r w:rsidRPr="002F44BF">
        <w:rPr>
          <w:b/>
          <w:bCs/>
        </w:rPr>
        <w:t xml:space="preserve">ollection </w:t>
      </w:r>
      <w:r>
        <w:rPr>
          <w:b/>
          <w:bCs/>
        </w:rPr>
        <w:t>r</w:t>
      </w:r>
      <w:r w:rsidRPr="002F44BF">
        <w:rPr>
          <w:b/>
          <w:bCs/>
        </w:rPr>
        <w:t xml:space="preserve">equirement for AIML LCM in terms of </w:t>
      </w:r>
      <w:r w:rsidRPr="002F44BF">
        <w:rPr>
          <w:b/>
          <w:bCs/>
          <w:szCs w:val="22"/>
        </w:rPr>
        <w:t xml:space="preserve">latency, reliability, priority and data </w:t>
      </w:r>
      <w:r w:rsidRPr="00464E1B">
        <w:rPr>
          <w:b/>
          <w:bCs/>
          <w:szCs w:val="22"/>
        </w:rPr>
        <w:t>volume</w:t>
      </w:r>
      <w:r w:rsidRPr="002F44BF">
        <w:rPr>
          <w:b/>
          <w:bCs/>
          <w:szCs w:val="22"/>
        </w:rPr>
        <w:t>.</w:t>
      </w:r>
    </w:p>
    <w:p w14:paraId="79407B96" w14:textId="6508525F" w:rsidR="00310FD9" w:rsidRDefault="00310FD9" w:rsidP="00B4038A">
      <w:r w:rsidRPr="002F44BF">
        <w:rPr>
          <w:b/>
          <w:bCs/>
          <w:szCs w:val="22"/>
        </w:rPr>
        <w:t>Proposal-</w:t>
      </w:r>
      <w:r>
        <w:rPr>
          <w:b/>
          <w:bCs/>
          <w:szCs w:val="22"/>
        </w:rPr>
        <w:t>2</w:t>
      </w:r>
      <w:r w:rsidRPr="002F44BF">
        <w:rPr>
          <w:b/>
          <w:bCs/>
          <w:szCs w:val="22"/>
        </w:rPr>
        <w:t xml:space="preserve">: to </w:t>
      </w:r>
      <w:r>
        <w:rPr>
          <w:b/>
          <w:bCs/>
          <w:szCs w:val="22"/>
        </w:rPr>
        <w:t xml:space="preserve">focus on the discussion on </w:t>
      </w:r>
      <w:r w:rsidRPr="00DA1FFE">
        <w:rPr>
          <w:b/>
          <w:bCs/>
          <w:szCs w:val="22"/>
        </w:rPr>
        <w:t xml:space="preserve">network sided data collection </w:t>
      </w:r>
      <w:r>
        <w:rPr>
          <w:b/>
          <w:bCs/>
          <w:szCs w:val="22"/>
        </w:rPr>
        <w:t xml:space="preserve">assuming UE sided </w:t>
      </w:r>
      <w:r w:rsidRPr="00DA1FFE">
        <w:rPr>
          <w:b/>
          <w:bCs/>
          <w:szCs w:val="22"/>
        </w:rPr>
        <w:t>data collection</w:t>
      </w:r>
      <w:r>
        <w:rPr>
          <w:b/>
          <w:bCs/>
          <w:szCs w:val="22"/>
        </w:rPr>
        <w:t xml:space="preserve"> </w:t>
      </w:r>
      <w:r w:rsidRPr="00DA1FFE">
        <w:rPr>
          <w:b/>
          <w:bCs/>
          <w:szCs w:val="22"/>
        </w:rPr>
        <w:t>be handled by UE implementation</w:t>
      </w:r>
      <w:r>
        <w:rPr>
          <w:b/>
          <w:bCs/>
          <w:szCs w:val="22"/>
        </w:rPr>
        <w:t>.</w:t>
      </w:r>
    </w:p>
    <w:p w14:paraId="6FD9AEA6" w14:textId="77777777" w:rsidR="00310FD9" w:rsidRPr="004A5108" w:rsidRDefault="00310FD9" w:rsidP="00310FD9">
      <w:pPr>
        <w:rPr>
          <w:szCs w:val="22"/>
        </w:rPr>
      </w:pPr>
      <w:r w:rsidRPr="002F44BF">
        <w:rPr>
          <w:b/>
          <w:bCs/>
          <w:szCs w:val="22"/>
        </w:rPr>
        <w:t>Proposal-</w:t>
      </w:r>
      <w:r>
        <w:rPr>
          <w:b/>
          <w:bCs/>
          <w:szCs w:val="22"/>
        </w:rPr>
        <w:t>3</w:t>
      </w:r>
      <w:r w:rsidRPr="002F44BF">
        <w:rPr>
          <w:b/>
          <w:bCs/>
          <w:szCs w:val="22"/>
        </w:rPr>
        <w:t xml:space="preserve">: to </w:t>
      </w:r>
      <w:r>
        <w:rPr>
          <w:b/>
          <w:bCs/>
          <w:szCs w:val="22"/>
        </w:rPr>
        <w:t>clarify the consumer of the data (e.g. the gNB, or a special server) before the definition of the data collection method.</w:t>
      </w:r>
      <w:r>
        <w:rPr>
          <w:szCs w:val="22"/>
        </w:rPr>
        <w:t xml:space="preserve">   </w:t>
      </w:r>
    </w:p>
    <w:p w14:paraId="7783906F" w14:textId="252E5A67" w:rsidR="00310FD9" w:rsidRDefault="00310FD9" w:rsidP="00B4038A">
      <w:r w:rsidRPr="002F44BF">
        <w:rPr>
          <w:b/>
          <w:bCs/>
          <w:szCs w:val="22"/>
        </w:rPr>
        <w:t>Proposal-</w:t>
      </w:r>
      <w:r>
        <w:rPr>
          <w:b/>
          <w:bCs/>
          <w:szCs w:val="22"/>
        </w:rPr>
        <w:t>4</w:t>
      </w:r>
      <w:r w:rsidRPr="002F44BF">
        <w:rPr>
          <w:b/>
          <w:bCs/>
          <w:szCs w:val="22"/>
        </w:rPr>
        <w:t xml:space="preserve">: </w:t>
      </w:r>
      <w:r>
        <w:rPr>
          <w:b/>
          <w:bCs/>
          <w:szCs w:val="22"/>
        </w:rPr>
        <w:t>To support the gNB sided Model inference, a data collection method should be able to support real-time, small volume, reliable data collection from the UE.</w:t>
      </w:r>
    </w:p>
    <w:p w14:paraId="7E0AF205" w14:textId="7A13E887" w:rsidR="00B75933" w:rsidRDefault="00310FD9" w:rsidP="00310FD9">
      <w:pPr>
        <w:rPr>
          <w:b/>
          <w:bCs/>
          <w:iCs/>
        </w:rPr>
      </w:pPr>
      <w:r w:rsidRPr="00936D31">
        <w:rPr>
          <w:rFonts w:cs="Arial"/>
          <w:b/>
          <w:bCs/>
          <w:szCs w:val="22"/>
        </w:rPr>
        <w:t>Proposal</w:t>
      </w:r>
      <w:r>
        <w:rPr>
          <w:rFonts w:cs="Arial"/>
          <w:b/>
          <w:bCs/>
          <w:szCs w:val="22"/>
        </w:rPr>
        <w:t>-5</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monitoring</w:t>
      </w:r>
      <w:r>
        <w:rPr>
          <w:b/>
          <w:bCs/>
          <w:szCs w:val="22"/>
        </w:rPr>
        <w:t xml:space="preserve"> for a UE sided AIML model, a data collection method should be able to support big volume, not real-time, data collection from the UE.</w:t>
      </w:r>
    </w:p>
    <w:p w14:paraId="1EA525A9" w14:textId="68CC699E" w:rsidR="00EE24BC" w:rsidRDefault="00310FD9" w:rsidP="001C5BD2">
      <w:pPr>
        <w:rPr>
          <w:b/>
          <w:bCs/>
          <w:szCs w:val="22"/>
        </w:rPr>
      </w:pPr>
      <w:r w:rsidRPr="00936D31">
        <w:rPr>
          <w:rFonts w:cs="Arial"/>
          <w:b/>
          <w:bCs/>
          <w:szCs w:val="22"/>
        </w:rPr>
        <w:t>Proposal</w:t>
      </w:r>
      <w:r>
        <w:rPr>
          <w:rFonts w:cs="Arial"/>
          <w:b/>
          <w:bCs/>
          <w:szCs w:val="22"/>
        </w:rPr>
        <w:t>-6</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training data collection</w:t>
      </w:r>
      <w:r>
        <w:rPr>
          <w:b/>
          <w:bCs/>
          <w:szCs w:val="22"/>
        </w:rPr>
        <w:t>, a data collection method should be able to support,</w:t>
      </w:r>
      <w:r w:rsidRPr="0013265E">
        <w:rPr>
          <w:b/>
          <w:bCs/>
          <w:szCs w:val="22"/>
        </w:rPr>
        <w:t xml:space="preserve"> </w:t>
      </w:r>
      <w:r>
        <w:rPr>
          <w:b/>
          <w:bCs/>
          <w:szCs w:val="22"/>
        </w:rPr>
        <w:t>not real-time, best efforts, UE data report.</w:t>
      </w:r>
    </w:p>
    <w:p w14:paraId="04FCC5DE" w14:textId="77777777" w:rsidR="00310FD9" w:rsidRPr="00D91663" w:rsidRDefault="00310FD9" w:rsidP="001C5BD2"/>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00D67E38" w14:textId="30EDCFDB" w:rsidR="00327BD3" w:rsidRDefault="00327BD3" w:rsidP="009C4338">
      <w:pPr>
        <w:pStyle w:val="ListParagraph"/>
        <w:numPr>
          <w:ilvl w:val="0"/>
          <w:numId w:val="11"/>
        </w:numPr>
        <w:rPr>
          <w:lang w:eastAsia="ko-KR"/>
        </w:rPr>
      </w:pPr>
      <w:bookmarkStart w:id="11" w:name="_Ref97306808"/>
      <w:r w:rsidRPr="00327BD3">
        <w:rPr>
          <w:lang w:eastAsia="ko-KR"/>
        </w:rPr>
        <w:t xml:space="preserve">R2-2302286 </w:t>
      </w:r>
      <w:r w:rsidRPr="00327BD3">
        <w:rPr>
          <w:lang w:eastAsia="ko-KR"/>
        </w:rPr>
        <w:tab/>
        <w:t xml:space="preserve">Summary of [AT121][025]: Progress table of analyzing data collection framework </w:t>
      </w:r>
    </w:p>
    <w:p w14:paraId="582091FC" w14:textId="4D34E232" w:rsidR="00CF3E7D" w:rsidRDefault="00CF3E7D" w:rsidP="00CF3E7D">
      <w:pPr>
        <w:numPr>
          <w:ilvl w:val="0"/>
          <w:numId w:val="11"/>
        </w:numPr>
        <w:rPr>
          <w:lang w:eastAsia="ko-KR"/>
        </w:rPr>
      </w:pPr>
      <w:r w:rsidRPr="00152BE8">
        <w:rPr>
          <w:lang w:eastAsia="ko-KR"/>
        </w:rPr>
        <w:t>R2-2301440</w:t>
      </w:r>
      <w:r>
        <w:rPr>
          <w:lang w:eastAsia="ko-KR"/>
        </w:rPr>
        <w:t xml:space="preserve">  Summary of RAN2 post-meeting discussion on AIML on model transfer</w:t>
      </w:r>
      <w:r>
        <w:t>/delivery</w:t>
      </w:r>
    </w:p>
    <w:bookmarkEnd w:id="11"/>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62A9" w14:textId="77777777" w:rsidR="00005706" w:rsidRDefault="00005706">
      <w:pPr>
        <w:spacing w:after="0"/>
      </w:pPr>
      <w:r>
        <w:separator/>
      </w:r>
    </w:p>
  </w:endnote>
  <w:endnote w:type="continuationSeparator" w:id="0">
    <w:p w14:paraId="3A5B2B06" w14:textId="77777777" w:rsidR="00005706" w:rsidRDefault="00005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186A0" w14:textId="77777777" w:rsidR="00005706" w:rsidRDefault="00005706">
      <w:pPr>
        <w:spacing w:after="0"/>
      </w:pPr>
      <w:r>
        <w:separator/>
      </w:r>
    </w:p>
  </w:footnote>
  <w:footnote w:type="continuationSeparator" w:id="0">
    <w:p w14:paraId="2C99437A" w14:textId="77777777" w:rsidR="00005706" w:rsidRDefault="00005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1"/>
  </w:num>
  <w:num w:numId="9" w16cid:durableId="2026321784">
    <w:abstractNumId w:val="12"/>
  </w:num>
  <w:num w:numId="10" w16cid:durableId="1167012141">
    <w:abstractNumId w:val="18"/>
  </w:num>
  <w:num w:numId="11" w16cid:durableId="925184536">
    <w:abstractNumId w:val="9"/>
  </w:num>
  <w:num w:numId="12" w16cid:durableId="699087765">
    <w:abstractNumId w:val="15"/>
  </w:num>
  <w:num w:numId="13" w16cid:durableId="1340278842">
    <w:abstractNumId w:val="17"/>
  </w:num>
  <w:num w:numId="14" w16cid:durableId="613757224">
    <w:abstractNumId w:val="20"/>
  </w:num>
  <w:num w:numId="15" w16cid:durableId="82186675">
    <w:abstractNumId w:val="10"/>
  </w:num>
  <w:num w:numId="16" w16cid:durableId="1038774245">
    <w:abstractNumId w:val="19"/>
  </w:num>
  <w:num w:numId="17" w16cid:durableId="725835504">
    <w:abstractNumId w:val="16"/>
  </w:num>
  <w:num w:numId="18" w16cid:durableId="1339308334">
    <w:abstractNumId w:val="17"/>
  </w:num>
  <w:num w:numId="19" w16cid:durableId="2132357773">
    <w:abstractNumId w:val="17"/>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 w:numId="29" w16cid:durableId="1102607519">
    <w:abstractNumId w:val="14"/>
  </w:num>
  <w:num w:numId="30" w16cid:durableId="168794858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5706"/>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8A5"/>
    <w:rsid w:val="00034C15"/>
    <w:rsid w:val="00036647"/>
    <w:rsid w:val="0003688D"/>
    <w:rsid w:val="00036BA1"/>
    <w:rsid w:val="00036DCD"/>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6E54"/>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97FB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5E"/>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68A"/>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1D8B"/>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44BF"/>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0FD9"/>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27BD3"/>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1CA4"/>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8C3"/>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9CD"/>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C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4E1B"/>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108"/>
    <w:rsid w:val="004A5CE2"/>
    <w:rsid w:val="004A5DE8"/>
    <w:rsid w:val="004A64FA"/>
    <w:rsid w:val="004A66AD"/>
    <w:rsid w:val="004A67D8"/>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2AE"/>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B4D"/>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753"/>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20A"/>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2FD5"/>
    <w:rsid w:val="006536C1"/>
    <w:rsid w:val="00654EF1"/>
    <w:rsid w:val="00655733"/>
    <w:rsid w:val="00655ACD"/>
    <w:rsid w:val="00656302"/>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0C6"/>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00E"/>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9AF"/>
    <w:rsid w:val="006C54C3"/>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6EF"/>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26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49F0"/>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1F5"/>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296B"/>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6A47"/>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1EF"/>
    <w:rsid w:val="00BA1E31"/>
    <w:rsid w:val="00BA2280"/>
    <w:rsid w:val="00BA2437"/>
    <w:rsid w:val="00BA2A08"/>
    <w:rsid w:val="00BA2A57"/>
    <w:rsid w:val="00BA3073"/>
    <w:rsid w:val="00BA371C"/>
    <w:rsid w:val="00BA486E"/>
    <w:rsid w:val="00BA4F3D"/>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876D4"/>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1FFE"/>
    <w:rsid w:val="00DA2FA3"/>
    <w:rsid w:val="00DA305E"/>
    <w:rsid w:val="00DA3697"/>
    <w:rsid w:val="00DA3720"/>
    <w:rsid w:val="00DA3F78"/>
    <w:rsid w:val="00DA4BA6"/>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739"/>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3137"/>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E56"/>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A5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1112</Words>
  <Characters>6341</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7439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287</cp:revision>
  <cp:lastPrinted>2008-01-31T16:09:00Z</cp:lastPrinted>
  <dcterms:created xsi:type="dcterms:W3CDTF">2022-04-22T04:37:00Z</dcterms:created>
  <dcterms:modified xsi:type="dcterms:W3CDTF">2023-04-05T16:43:00Z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